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73D" w:rsidRPr="00AF0956" w:rsidRDefault="00B9673D" w:rsidP="00AF0956">
      <w:pPr>
        <w:jc w:val="right"/>
        <w:rPr>
          <w:i/>
          <w:u w:val="single"/>
          <w:lang w:val="ru-RU"/>
        </w:rPr>
      </w:pPr>
      <w:r w:rsidRPr="00AF0956">
        <w:rPr>
          <w:i/>
          <w:u w:val="single"/>
          <w:lang w:val="ru-RU"/>
        </w:rPr>
        <w:t>Приложение № 7</w:t>
      </w:r>
    </w:p>
    <w:p w:rsidR="00B9673D" w:rsidRPr="00AF0956" w:rsidRDefault="00B9673D" w:rsidP="00AF0956">
      <w:pPr>
        <w:jc w:val="center"/>
        <w:rPr>
          <w:lang w:val="ru-RU"/>
        </w:rPr>
      </w:pPr>
    </w:p>
    <w:p w:rsidR="00B9673D" w:rsidRPr="00AF0956" w:rsidRDefault="00B9673D" w:rsidP="00AF0956">
      <w:pPr>
        <w:jc w:val="center"/>
        <w:rPr>
          <w:lang w:val="ru-RU"/>
        </w:rPr>
      </w:pPr>
    </w:p>
    <w:p w:rsidR="00B9673D" w:rsidRDefault="00B9673D" w:rsidP="00AF0956">
      <w:pPr>
        <w:jc w:val="center"/>
        <w:rPr>
          <w:b/>
        </w:rPr>
      </w:pPr>
      <w:r w:rsidRPr="00AF0956">
        <w:rPr>
          <w:b/>
          <w:lang w:val="ru-RU"/>
        </w:rPr>
        <w:t>С П И С Ъ К</w:t>
      </w:r>
    </w:p>
    <w:p w:rsidR="00B9673D" w:rsidRPr="00AF0956" w:rsidRDefault="00B9673D" w:rsidP="00AF0956">
      <w:pPr>
        <w:jc w:val="center"/>
        <w:rPr>
          <w:b/>
        </w:rPr>
      </w:pPr>
    </w:p>
    <w:p w:rsidR="00B9673D" w:rsidRPr="00AF0956" w:rsidRDefault="00B9673D" w:rsidP="00AF0956">
      <w:pPr>
        <w:jc w:val="center"/>
        <w:rPr>
          <w:b/>
          <w:lang w:val="ru-RU"/>
        </w:rPr>
      </w:pPr>
      <w:r w:rsidRPr="00AF0956">
        <w:rPr>
          <w:b/>
          <w:lang w:val="ru-RU"/>
        </w:rPr>
        <w:t xml:space="preserve">на договорите за услуги, изпълнени през последните три години, придружен от препоръки за добро изпълнение </w:t>
      </w:r>
    </w:p>
    <w:p w:rsidR="00B9673D" w:rsidRDefault="00B9673D" w:rsidP="00AF0956">
      <w:pPr>
        <w:jc w:val="center"/>
        <w:rPr>
          <w:b/>
        </w:rPr>
      </w:pPr>
    </w:p>
    <w:p w:rsidR="00B9673D" w:rsidRPr="00AF0956" w:rsidRDefault="00B9673D" w:rsidP="00AF0956">
      <w:pPr>
        <w:jc w:val="center"/>
        <w:rPr>
          <w:b/>
        </w:rPr>
      </w:pPr>
    </w:p>
    <w:p w:rsidR="00B9673D" w:rsidRPr="00AF0956" w:rsidRDefault="00B9673D" w:rsidP="00AF0956">
      <w:pPr>
        <w:rPr>
          <w:lang w:val="ru-RU"/>
        </w:rPr>
      </w:pPr>
      <w:r w:rsidRPr="00AF0956">
        <w:rPr>
          <w:lang w:val="ru-RU"/>
        </w:rPr>
        <w:tab/>
        <w:t>Подписаният...................................................................................................................,</w:t>
      </w:r>
    </w:p>
    <w:p w:rsidR="00B9673D" w:rsidRPr="00AF0956" w:rsidRDefault="00B9673D" w:rsidP="00AF0956">
      <w:pPr>
        <w:rPr>
          <w:lang w:val="ru-RU"/>
        </w:rPr>
      </w:pPr>
      <w:r w:rsidRPr="00AF0956">
        <w:rPr>
          <w:lang w:val="ru-RU"/>
        </w:rPr>
        <w:t>ЕГН ...............................  л.карта №…………………..…., издадена на .................….....…… от………………………, с адрес: ...............................................................................................</w:t>
      </w:r>
    </w:p>
    <w:p w:rsidR="00B9673D" w:rsidRPr="00AF0956" w:rsidRDefault="00B9673D" w:rsidP="00AF0956">
      <w:pPr>
        <w:rPr>
          <w:lang w:val="ru-RU"/>
        </w:rPr>
      </w:pPr>
    </w:p>
    <w:p w:rsidR="00B9673D" w:rsidRPr="00AF0956" w:rsidRDefault="00B9673D" w:rsidP="00AF0956">
      <w:pPr>
        <w:rPr>
          <w:lang w:val="ru-RU"/>
        </w:rPr>
      </w:pPr>
      <w:r w:rsidRPr="00AF0956">
        <w:rPr>
          <w:lang w:val="ru-RU"/>
        </w:rPr>
        <w:t xml:space="preserve">В качеството си на ..................................................................................................................... </w:t>
      </w:r>
    </w:p>
    <w:p w:rsidR="00B9673D" w:rsidRPr="00AF0956" w:rsidRDefault="00B9673D" w:rsidP="00AF0956">
      <w:pPr>
        <w:jc w:val="center"/>
        <w:rPr>
          <w:i/>
          <w:lang w:val="ru-RU"/>
        </w:rPr>
      </w:pPr>
      <w:r w:rsidRPr="00AF0956">
        <w:rPr>
          <w:i/>
          <w:lang w:val="ru-RU"/>
        </w:rPr>
        <w:t>(управител /съдружник/, член на упра вителен или контролен орган, временно изпълняващ такава длъжност, прокурист или търговски пълномощник, друго)</w:t>
      </w:r>
    </w:p>
    <w:p w:rsidR="00B9673D" w:rsidRPr="00AF0956" w:rsidRDefault="00B9673D" w:rsidP="00AF0956">
      <w:pPr>
        <w:rPr>
          <w:i/>
          <w:lang w:val="ru-RU"/>
        </w:rPr>
      </w:pPr>
    </w:p>
    <w:p w:rsidR="00B9673D" w:rsidRPr="00AF0956" w:rsidRDefault="00B9673D" w:rsidP="00AF0956">
      <w:pPr>
        <w:rPr>
          <w:lang w:val="ru-RU"/>
        </w:rPr>
      </w:pPr>
      <w:r w:rsidRPr="00AF0956">
        <w:rPr>
          <w:lang w:val="ru-RU"/>
        </w:rPr>
        <w:t>на........................................................................................ ЕИК ....................................</w:t>
      </w:r>
    </w:p>
    <w:p w:rsidR="00B9673D" w:rsidRPr="00AF0956" w:rsidRDefault="00B9673D" w:rsidP="00AF0956">
      <w:pPr>
        <w:ind w:left="708" w:firstLine="708"/>
        <w:rPr>
          <w:i/>
          <w:lang w:val="ru-RU"/>
        </w:rPr>
      </w:pPr>
      <w:r w:rsidRPr="00AF0956">
        <w:rPr>
          <w:i/>
          <w:lang w:val="ru-RU"/>
        </w:rPr>
        <w:t>(посочва се името на фирмата)</w:t>
      </w:r>
    </w:p>
    <w:p w:rsidR="00B9673D" w:rsidRPr="00AF0956" w:rsidRDefault="00B9673D" w:rsidP="00AF0956">
      <w:pPr>
        <w:rPr>
          <w:b/>
          <w:lang w:val="ru-RU"/>
        </w:rPr>
      </w:pPr>
    </w:p>
    <w:p w:rsidR="00B9673D" w:rsidRPr="00AF0956" w:rsidRDefault="00B9673D" w:rsidP="00AF0956">
      <w:pPr>
        <w:rPr>
          <w:b/>
          <w:lang w:val="ru-RU"/>
        </w:rPr>
      </w:pPr>
    </w:p>
    <w:p w:rsidR="00B9673D" w:rsidRPr="00AF0956" w:rsidRDefault="00B9673D" w:rsidP="00AF0956">
      <w:pPr>
        <w:jc w:val="center"/>
        <w:rPr>
          <w:b/>
          <w:lang w:val="ru-RU"/>
        </w:rPr>
      </w:pPr>
      <w:r w:rsidRPr="00AF0956">
        <w:rPr>
          <w:b/>
          <w:lang w:val="ru-RU"/>
        </w:rPr>
        <w:t>Д Е К Л А Р И Р А М,  Ч Е</w:t>
      </w:r>
    </w:p>
    <w:p w:rsidR="00B9673D" w:rsidRPr="00AF0956" w:rsidRDefault="00B9673D" w:rsidP="00AF0956">
      <w:pPr>
        <w:rPr>
          <w:lang w:val="ru-RU"/>
        </w:rPr>
      </w:pPr>
    </w:p>
    <w:p w:rsidR="00B9673D" w:rsidRPr="00AF0956" w:rsidRDefault="00B9673D" w:rsidP="00AF0956">
      <w:pPr>
        <w:numPr>
          <w:ilvl w:val="0"/>
          <w:numId w:val="33"/>
        </w:numPr>
        <w:rPr>
          <w:lang w:val="ru-RU"/>
        </w:rPr>
      </w:pPr>
      <w:r w:rsidRPr="00AF0956">
        <w:rPr>
          <w:lang w:val="ru-RU"/>
        </w:rPr>
        <w:t>През последните  три години, договорите за услуги, изпълнени от дружеството са:</w:t>
      </w:r>
    </w:p>
    <w:p w:rsidR="00B9673D" w:rsidRPr="00AF0956" w:rsidRDefault="00B9673D" w:rsidP="00AF0956">
      <w:pPr>
        <w:ind w:left="36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2"/>
        <w:gridCol w:w="1548"/>
        <w:gridCol w:w="3267"/>
        <w:gridCol w:w="1789"/>
        <w:gridCol w:w="1902"/>
      </w:tblGrid>
      <w:tr w:rsidR="00B9673D" w:rsidRPr="00983B88" w:rsidTr="00252DEE">
        <w:tc>
          <w:tcPr>
            <w:tcW w:w="817" w:type="dxa"/>
          </w:tcPr>
          <w:p w:rsidR="00B9673D" w:rsidRPr="00983B88" w:rsidRDefault="00B9673D" w:rsidP="00252DEE">
            <w:pPr>
              <w:jc w:val="center"/>
            </w:pPr>
            <w:r w:rsidRPr="00983B88">
              <w:t>№</w:t>
            </w:r>
          </w:p>
        </w:tc>
        <w:tc>
          <w:tcPr>
            <w:tcW w:w="1559" w:type="dxa"/>
          </w:tcPr>
          <w:p w:rsidR="00B9673D" w:rsidRPr="00983B88" w:rsidRDefault="00B9673D" w:rsidP="00252DEE">
            <w:pPr>
              <w:jc w:val="center"/>
            </w:pPr>
            <w:r w:rsidRPr="00983B88">
              <w:t>Възложител</w:t>
            </w:r>
          </w:p>
        </w:tc>
        <w:tc>
          <w:tcPr>
            <w:tcW w:w="3544" w:type="dxa"/>
          </w:tcPr>
          <w:p w:rsidR="00B9673D" w:rsidRPr="00E76F4C" w:rsidRDefault="00B9673D" w:rsidP="00252DEE">
            <w:pPr>
              <w:jc w:val="center"/>
              <w:rPr>
                <w:lang w:val="bg-BG"/>
              </w:rPr>
            </w:pPr>
            <w:r w:rsidRPr="00983B88">
              <w:t>Предмет</w:t>
            </w:r>
            <w:r>
              <w:t xml:space="preserve"> и стойност</w:t>
            </w:r>
          </w:p>
        </w:tc>
        <w:tc>
          <w:tcPr>
            <w:tcW w:w="1851" w:type="dxa"/>
          </w:tcPr>
          <w:p w:rsidR="00B9673D" w:rsidRPr="00983B88" w:rsidRDefault="00B9673D" w:rsidP="00252DEE">
            <w:pPr>
              <w:jc w:val="center"/>
            </w:pPr>
            <w:r w:rsidRPr="00983B88">
              <w:t>Дата на сключване</w:t>
            </w:r>
          </w:p>
        </w:tc>
        <w:tc>
          <w:tcPr>
            <w:tcW w:w="1943" w:type="dxa"/>
          </w:tcPr>
          <w:p w:rsidR="00B9673D" w:rsidRPr="00983B88" w:rsidRDefault="00B9673D" w:rsidP="00252DEE">
            <w:pPr>
              <w:jc w:val="center"/>
            </w:pPr>
            <w:r w:rsidRPr="00983B88">
              <w:t>Дата на приключване</w:t>
            </w:r>
          </w:p>
        </w:tc>
      </w:tr>
      <w:tr w:rsidR="00B9673D" w:rsidRPr="00983B88" w:rsidTr="00252DEE">
        <w:tc>
          <w:tcPr>
            <w:tcW w:w="817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559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3544" w:type="dxa"/>
          </w:tcPr>
          <w:p w:rsidR="00B9673D" w:rsidRPr="00983B88" w:rsidRDefault="00B9673D" w:rsidP="00252DEE">
            <w:pPr>
              <w:jc w:val="center"/>
            </w:pPr>
            <w:r w:rsidRPr="00983B88">
              <w:rPr>
                <w:b/>
              </w:rPr>
              <w:t>2009г</w:t>
            </w:r>
            <w:r w:rsidRPr="00983B88">
              <w:t>.</w:t>
            </w:r>
          </w:p>
        </w:tc>
        <w:tc>
          <w:tcPr>
            <w:tcW w:w="1851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943" w:type="dxa"/>
          </w:tcPr>
          <w:p w:rsidR="00B9673D" w:rsidRPr="00983B88" w:rsidRDefault="00B9673D" w:rsidP="00252DEE">
            <w:pPr>
              <w:jc w:val="both"/>
            </w:pPr>
          </w:p>
        </w:tc>
      </w:tr>
      <w:tr w:rsidR="00B9673D" w:rsidRPr="00983B88" w:rsidTr="00252DEE">
        <w:tc>
          <w:tcPr>
            <w:tcW w:w="817" w:type="dxa"/>
          </w:tcPr>
          <w:p w:rsidR="00B9673D" w:rsidRPr="00983B88" w:rsidRDefault="00B9673D" w:rsidP="00252DEE">
            <w:pPr>
              <w:jc w:val="both"/>
            </w:pPr>
            <w:r w:rsidRPr="00983B88">
              <w:t>1.</w:t>
            </w:r>
          </w:p>
        </w:tc>
        <w:tc>
          <w:tcPr>
            <w:tcW w:w="1559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3544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851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943" w:type="dxa"/>
          </w:tcPr>
          <w:p w:rsidR="00B9673D" w:rsidRPr="00983B88" w:rsidRDefault="00B9673D" w:rsidP="00252DEE">
            <w:pPr>
              <w:jc w:val="both"/>
            </w:pPr>
          </w:p>
        </w:tc>
      </w:tr>
      <w:tr w:rsidR="00B9673D" w:rsidRPr="00983B88" w:rsidTr="00252DEE">
        <w:tc>
          <w:tcPr>
            <w:tcW w:w="817" w:type="dxa"/>
          </w:tcPr>
          <w:p w:rsidR="00B9673D" w:rsidRPr="00983B88" w:rsidRDefault="00B9673D" w:rsidP="00252DEE">
            <w:pPr>
              <w:jc w:val="both"/>
            </w:pPr>
            <w:r w:rsidRPr="00983B88">
              <w:t>2.</w:t>
            </w:r>
          </w:p>
        </w:tc>
        <w:tc>
          <w:tcPr>
            <w:tcW w:w="1559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3544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851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943" w:type="dxa"/>
          </w:tcPr>
          <w:p w:rsidR="00B9673D" w:rsidRPr="00983B88" w:rsidRDefault="00B9673D" w:rsidP="00252DEE">
            <w:pPr>
              <w:jc w:val="both"/>
            </w:pPr>
          </w:p>
        </w:tc>
      </w:tr>
      <w:tr w:rsidR="00B9673D" w:rsidRPr="00983B88" w:rsidTr="00252DEE">
        <w:tc>
          <w:tcPr>
            <w:tcW w:w="817" w:type="dxa"/>
          </w:tcPr>
          <w:p w:rsidR="00B9673D" w:rsidRPr="00983B88" w:rsidRDefault="00B9673D" w:rsidP="00252DEE">
            <w:pPr>
              <w:jc w:val="both"/>
            </w:pPr>
            <w:r w:rsidRPr="00983B88">
              <w:t>.....</w:t>
            </w:r>
          </w:p>
        </w:tc>
        <w:tc>
          <w:tcPr>
            <w:tcW w:w="1559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3544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851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943" w:type="dxa"/>
          </w:tcPr>
          <w:p w:rsidR="00B9673D" w:rsidRPr="00983B88" w:rsidRDefault="00B9673D" w:rsidP="00252DEE">
            <w:pPr>
              <w:jc w:val="both"/>
            </w:pPr>
          </w:p>
        </w:tc>
      </w:tr>
      <w:tr w:rsidR="00B9673D" w:rsidRPr="00983B88" w:rsidTr="00252DEE">
        <w:tc>
          <w:tcPr>
            <w:tcW w:w="817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559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3544" w:type="dxa"/>
          </w:tcPr>
          <w:p w:rsidR="00B9673D" w:rsidRPr="00983B88" w:rsidRDefault="00B9673D" w:rsidP="00252DEE">
            <w:pPr>
              <w:jc w:val="center"/>
            </w:pPr>
            <w:r w:rsidRPr="00983B88">
              <w:rPr>
                <w:b/>
              </w:rPr>
              <w:t>2010г</w:t>
            </w:r>
            <w:r w:rsidRPr="00983B88">
              <w:t>.</w:t>
            </w:r>
          </w:p>
        </w:tc>
        <w:tc>
          <w:tcPr>
            <w:tcW w:w="1851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943" w:type="dxa"/>
          </w:tcPr>
          <w:p w:rsidR="00B9673D" w:rsidRPr="00983B88" w:rsidRDefault="00B9673D" w:rsidP="00252DEE">
            <w:pPr>
              <w:jc w:val="both"/>
            </w:pPr>
          </w:p>
        </w:tc>
      </w:tr>
      <w:tr w:rsidR="00B9673D" w:rsidRPr="00983B88" w:rsidTr="00252DEE">
        <w:tc>
          <w:tcPr>
            <w:tcW w:w="817" w:type="dxa"/>
          </w:tcPr>
          <w:p w:rsidR="00B9673D" w:rsidRPr="00983B88" w:rsidRDefault="00B9673D" w:rsidP="00252DEE">
            <w:pPr>
              <w:jc w:val="both"/>
            </w:pPr>
            <w:r w:rsidRPr="00983B88">
              <w:t>4.</w:t>
            </w:r>
          </w:p>
        </w:tc>
        <w:tc>
          <w:tcPr>
            <w:tcW w:w="1559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3544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851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943" w:type="dxa"/>
          </w:tcPr>
          <w:p w:rsidR="00B9673D" w:rsidRPr="00983B88" w:rsidRDefault="00B9673D" w:rsidP="00252DEE">
            <w:pPr>
              <w:jc w:val="both"/>
            </w:pPr>
          </w:p>
        </w:tc>
      </w:tr>
      <w:tr w:rsidR="00B9673D" w:rsidRPr="00983B88" w:rsidTr="00252DEE">
        <w:tc>
          <w:tcPr>
            <w:tcW w:w="817" w:type="dxa"/>
          </w:tcPr>
          <w:p w:rsidR="00B9673D" w:rsidRPr="00983B88" w:rsidRDefault="00B9673D" w:rsidP="00252DEE">
            <w:pPr>
              <w:jc w:val="both"/>
            </w:pPr>
            <w:r w:rsidRPr="00983B88">
              <w:t>5.</w:t>
            </w:r>
          </w:p>
        </w:tc>
        <w:tc>
          <w:tcPr>
            <w:tcW w:w="1559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3544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851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943" w:type="dxa"/>
          </w:tcPr>
          <w:p w:rsidR="00B9673D" w:rsidRPr="00983B88" w:rsidRDefault="00B9673D" w:rsidP="00252DEE">
            <w:pPr>
              <w:jc w:val="both"/>
            </w:pPr>
          </w:p>
        </w:tc>
      </w:tr>
      <w:tr w:rsidR="00B9673D" w:rsidRPr="00983B88" w:rsidTr="00252DEE">
        <w:tc>
          <w:tcPr>
            <w:tcW w:w="817" w:type="dxa"/>
          </w:tcPr>
          <w:p w:rsidR="00B9673D" w:rsidRPr="00983B88" w:rsidRDefault="00B9673D" w:rsidP="00252DEE">
            <w:pPr>
              <w:jc w:val="both"/>
            </w:pPr>
            <w:r w:rsidRPr="00983B88">
              <w:t>....</w:t>
            </w:r>
          </w:p>
        </w:tc>
        <w:tc>
          <w:tcPr>
            <w:tcW w:w="1559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3544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851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943" w:type="dxa"/>
          </w:tcPr>
          <w:p w:rsidR="00B9673D" w:rsidRPr="00983B88" w:rsidRDefault="00B9673D" w:rsidP="00252DEE">
            <w:pPr>
              <w:jc w:val="both"/>
            </w:pPr>
          </w:p>
        </w:tc>
      </w:tr>
      <w:tr w:rsidR="00B9673D" w:rsidRPr="00983B88" w:rsidTr="00252DEE">
        <w:tc>
          <w:tcPr>
            <w:tcW w:w="817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559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3544" w:type="dxa"/>
          </w:tcPr>
          <w:p w:rsidR="00B9673D" w:rsidRPr="00983B88" w:rsidRDefault="00B9673D" w:rsidP="00252DEE">
            <w:pPr>
              <w:jc w:val="center"/>
            </w:pPr>
            <w:r w:rsidRPr="00983B88">
              <w:rPr>
                <w:b/>
              </w:rPr>
              <w:t>2011г</w:t>
            </w:r>
            <w:r w:rsidRPr="00983B88">
              <w:t>.</w:t>
            </w:r>
          </w:p>
        </w:tc>
        <w:tc>
          <w:tcPr>
            <w:tcW w:w="1851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943" w:type="dxa"/>
          </w:tcPr>
          <w:p w:rsidR="00B9673D" w:rsidRPr="00983B88" w:rsidRDefault="00B9673D" w:rsidP="00252DEE">
            <w:pPr>
              <w:jc w:val="both"/>
            </w:pPr>
          </w:p>
        </w:tc>
      </w:tr>
      <w:tr w:rsidR="00B9673D" w:rsidRPr="00983B88" w:rsidTr="00252DEE">
        <w:tc>
          <w:tcPr>
            <w:tcW w:w="817" w:type="dxa"/>
          </w:tcPr>
          <w:p w:rsidR="00B9673D" w:rsidRPr="00983B88" w:rsidRDefault="00B9673D" w:rsidP="00252DEE">
            <w:pPr>
              <w:jc w:val="both"/>
            </w:pPr>
            <w:r w:rsidRPr="00983B88">
              <w:t>7.</w:t>
            </w:r>
          </w:p>
        </w:tc>
        <w:tc>
          <w:tcPr>
            <w:tcW w:w="1559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3544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851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943" w:type="dxa"/>
          </w:tcPr>
          <w:p w:rsidR="00B9673D" w:rsidRPr="00983B88" w:rsidRDefault="00B9673D" w:rsidP="00252DEE">
            <w:pPr>
              <w:jc w:val="both"/>
            </w:pPr>
          </w:p>
        </w:tc>
      </w:tr>
      <w:tr w:rsidR="00B9673D" w:rsidRPr="00983B88" w:rsidTr="00252DEE">
        <w:tc>
          <w:tcPr>
            <w:tcW w:w="817" w:type="dxa"/>
          </w:tcPr>
          <w:p w:rsidR="00B9673D" w:rsidRPr="00983B88" w:rsidRDefault="00B9673D" w:rsidP="00252DEE">
            <w:pPr>
              <w:jc w:val="both"/>
            </w:pPr>
            <w:r w:rsidRPr="00983B88">
              <w:t>....</w:t>
            </w:r>
          </w:p>
        </w:tc>
        <w:tc>
          <w:tcPr>
            <w:tcW w:w="1559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3544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851" w:type="dxa"/>
          </w:tcPr>
          <w:p w:rsidR="00B9673D" w:rsidRPr="00983B88" w:rsidRDefault="00B9673D" w:rsidP="00252DEE">
            <w:pPr>
              <w:jc w:val="both"/>
            </w:pPr>
          </w:p>
        </w:tc>
        <w:tc>
          <w:tcPr>
            <w:tcW w:w="1943" w:type="dxa"/>
          </w:tcPr>
          <w:p w:rsidR="00B9673D" w:rsidRPr="00983B88" w:rsidRDefault="00B9673D" w:rsidP="00252DEE">
            <w:pPr>
              <w:jc w:val="both"/>
            </w:pPr>
          </w:p>
        </w:tc>
      </w:tr>
    </w:tbl>
    <w:p w:rsidR="00B9673D" w:rsidRPr="009211E3" w:rsidRDefault="00B9673D" w:rsidP="00AF0956">
      <w:pPr>
        <w:jc w:val="both"/>
        <w:rPr>
          <w:i/>
        </w:rPr>
      </w:pPr>
    </w:p>
    <w:p w:rsidR="00B9673D" w:rsidRPr="00AF0956" w:rsidRDefault="00B9673D" w:rsidP="00AF0956">
      <w:pPr>
        <w:jc w:val="both"/>
        <w:rPr>
          <w:i/>
          <w:lang w:val="ru-RU"/>
        </w:rPr>
      </w:pPr>
      <w:r w:rsidRPr="00AF0956">
        <w:rPr>
          <w:i/>
          <w:lang w:val="ru-RU"/>
        </w:rPr>
        <w:t>Приложение: Препоръки за добро изпълнение, с посочена стойност, датата и мястото на изпълнението на услугите, както и дали то е изпълнено професионално и в съответствие с нормативните изисквания. Препоръките са за обектите с номера ................ от горната таблица.</w:t>
      </w:r>
    </w:p>
    <w:p w:rsidR="00B9673D" w:rsidRPr="00AF0956" w:rsidRDefault="00B9673D" w:rsidP="00AF0956">
      <w:pPr>
        <w:rPr>
          <w:lang w:val="ru-RU"/>
        </w:rPr>
      </w:pPr>
    </w:p>
    <w:p w:rsidR="00B9673D" w:rsidRPr="00AF0956" w:rsidRDefault="00B9673D" w:rsidP="00AF0956">
      <w:pPr>
        <w:rPr>
          <w:lang w:val="ru-RU"/>
        </w:rPr>
      </w:pPr>
    </w:p>
    <w:p w:rsidR="00B9673D" w:rsidRPr="009211E3" w:rsidRDefault="00B9673D" w:rsidP="00AF0956">
      <w:r w:rsidRPr="00AF0956">
        <w:rPr>
          <w:lang w:val="ru-RU"/>
        </w:rPr>
        <w:t>Дата: ...............................</w:t>
      </w:r>
      <w:r w:rsidRPr="00AF0956">
        <w:rPr>
          <w:lang w:val="ru-RU"/>
        </w:rPr>
        <w:tab/>
      </w:r>
      <w:r w:rsidRPr="00AF0956">
        <w:rPr>
          <w:lang w:val="ru-RU"/>
        </w:rPr>
        <w:tab/>
      </w:r>
      <w:r w:rsidRPr="00AF0956">
        <w:rPr>
          <w:lang w:val="ru-RU"/>
        </w:rPr>
        <w:tab/>
      </w:r>
      <w:r>
        <w:t xml:space="preserve">ПОДПИС </w:t>
      </w:r>
      <w:r w:rsidRPr="009211E3">
        <w:t>И ПЕЧАТ: ...............................</w:t>
      </w:r>
    </w:p>
    <w:p w:rsidR="00B9673D" w:rsidRPr="009211E3" w:rsidRDefault="00B9673D" w:rsidP="00AF0956">
      <w:pPr>
        <w:jc w:val="both"/>
      </w:pPr>
    </w:p>
    <w:p w:rsidR="00B9673D" w:rsidRPr="009211E3" w:rsidRDefault="00B9673D" w:rsidP="00AF0956">
      <w:pPr>
        <w:jc w:val="both"/>
      </w:pPr>
    </w:p>
    <w:p w:rsidR="00B9673D" w:rsidRPr="00E34C4E" w:rsidRDefault="00B9673D" w:rsidP="00AF0956"/>
    <w:p w:rsidR="00B9673D" w:rsidRPr="00AF0956" w:rsidRDefault="00B9673D" w:rsidP="00AF0956"/>
    <w:sectPr w:rsidR="00B9673D" w:rsidRPr="00AF0956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73D" w:rsidRDefault="00B9673D" w:rsidP="00212758">
      <w:r>
        <w:separator/>
      </w:r>
    </w:p>
  </w:endnote>
  <w:endnote w:type="continuationSeparator" w:id="0">
    <w:p w:rsidR="00B9673D" w:rsidRDefault="00B9673D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73D" w:rsidRPr="00CB0C1D" w:rsidRDefault="00B9673D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B9673D" w:rsidRDefault="00B9673D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73D" w:rsidRDefault="00B9673D" w:rsidP="00212758">
      <w:r>
        <w:separator/>
      </w:r>
    </w:p>
  </w:footnote>
  <w:footnote w:type="continuationSeparator" w:id="0">
    <w:p w:rsidR="00B9673D" w:rsidRDefault="00B9673D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73D" w:rsidRDefault="00B9673D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B9673D" w:rsidRDefault="00B9673D" w:rsidP="00052EBD">
    <w:pPr>
      <w:rPr>
        <w:b/>
        <w:i/>
        <w:sz w:val="22"/>
        <w:szCs w:val="22"/>
        <w:lang w:val="bg-BG"/>
      </w:rPr>
    </w:pPr>
  </w:p>
  <w:p w:rsidR="00B9673D" w:rsidRDefault="00B9673D" w:rsidP="00052EBD">
    <w:pPr>
      <w:rPr>
        <w:b/>
        <w:i/>
        <w:sz w:val="22"/>
        <w:szCs w:val="22"/>
        <w:lang w:val="bg-BG"/>
      </w:rPr>
    </w:pPr>
  </w:p>
  <w:p w:rsidR="00B9673D" w:rsidRPr="00423D5D" w:rsidRDefault="00B9673D" w:rsidP="00052EBD">
    <w:pPr>
      <w:rPr>
        <w:b/>
        <w:i/>
        <w:lang w:val="ru-RU"/>
      </w:rPr>
    </w:pPr>
  </w:p>
  <w:p w:rsidR="00B9673D" w:rsidRPr="00423D5D" w:rsidRDefault="00B9673D" w:rsidP="00052EBD">
    <w:pPr>
      <w:jc w:val="both"/>
      <w:rPr>
        <w:sz w:val="22"/>
        <w:szCs w:val="22"/>
        <w:lang w:val="ru-RU"/>
      </w:rPr>
    </w:pPr>
  </w:p>
  <w:p w:rsidR="00B9673D" w:rsidRDefault="00B9673D" w:rsidP="007B6310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B9673D" w:rsidRPr="000300FD" w:rsidRDefault="00B9673D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0">
    <w:nsid w:val="47623836"/>
    <w:multiLevelType w:val="hybridMultilevel"/>
    <w:tmpl w:val="1FBA7F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2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4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5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7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1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26"/>
  </w:num>
  <w:num w:numId="4">
    <w:abstractNumId w:val="9"/>
  </w:num>
  <w:num w:numId="5">
    <w:abstractNumId w:val="13"/>
  </w:num>
  <w:num w:numId="6">
    <w:abstractNumId w:val="2"/>
  </w:num>
  <w:num w:numId="7">
    <w:abstractNumId w:val="27"/>
  </w:num>
  <w:num w:numId="8">
    <w:abstractNumId w:val="7"/>
  </w:num>
  <w:num w:numId="9">
    <w:abstractNumId w:val="23"/>
  </w:num>
  <w:num w:numId="10">
    <w:abstractNumId w:val="21"/>
  </w:num>
  <w:num w:numId="11">
    <w:abstractNumId w:val="22"/>
  </w:num>
  <w:num w:numId="12">
    <w:abstractNumId w:val="17"/>
  </w:num>
  <w:num w:numId="13">
    <w:abstractNumId w:val="12"/>
  </w:num>
  <w:num w:numId="14">
    <w:abstractNumId w:val="8"/>
  </w:num>
  <w:num w:numId="15">
    <w:abstractNumId w:val="30"/>
  </w:num>
  <w:num w:numId="16">
    <w:abstractNumId w:val="1"/>
  </w:num>
  <w:num w:numId="17">
    <w:abstractNumId w:val="4"/>
  </w:num>
  <w:num w:numId="18">
    <w:abstractNumId w:val="14"/>
  </w:num>
  <w:num w:numId="19">
    <w:abstractNumId w:val="31"/>
  </w:num>
  <w:num w:numId="20">
    <w:abstractNumId w:val="0"/>
  </w:num>
  <w:num w:numId="21">
    <w:abstractNumId w:val="29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9"/>
  </w:num>
  <w:num w:numId="30">
    <w:abstractNumId w:val="25"/>
  </w:num>
  <w:num w:numId="31">
    <w:abstractNumId w:val="6"/>
  </w:num>
  <w:num w:numId="32">
    <w:abstractNumId w:val="15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ED9"/>
    <w:rsid w:val="001A3241"/>
    <w:rsid w:val="001A5AC9"/>
    <w:rsid w:val="001B14B2"/>
    <w:rsid w:val="001C0E4D"/>
    <w:rsid w:val="001E3C4E"/>
    <w:rsid w:val="00212074"/>
    <w:rsid w:val="00212758"/>
    <w:rsid w:val="002139B1"/>
    <w:rsid w:val="002166EC"/>
    <w:rsid w:val="00220CBF"/>
    <w:rsid w:val="002241A4"/>
    <w:rsid w:val="00232F04"/>
    <w:rsid w:val="00244305"/>
    <w:rsid w:val="00250C9D"/>
    <w:rsid w:val="00252DEE"/>
    <w:rsid w:val="00273E66"/>
    <w:rsid w:val="002B2C9E"/>
    <w:rsid w:val="002E1301"/>
    <w:rsid w:val="002F0331"/>
    <w:rsid w:val="00310CEA"/>
    <w:rsid w:val="00311C90"/>
    <w:rsid w:val="0032055B"/>
    <w:rsid w:val="0034631D"/>
    <w:rsid w:val="003915C1"/>
    <w:rsid w:val="003A1755"/>
    <w:rsid w:val="003A5152"/>
    <w:rsid w:val="003B79E3"/>
    <w:rsid w:val="003D0AE2"/>
    <w:rsid w:val="003D454F"/>
    <w:rsid w:val="003E4882"/>
    <w:rsid w:val="003E4E3C"/>
    <w:rsid w:val="003F6E63"/>
    <w:rsid w:val="003F6EF5"/>
    <w:rsid w:val="004101E1"/>
    <w:rsid w:val="00417C19"/>
    <w:rsid w:val="00423D5D"/>
    <w:rsid w:val="004364A3"/>
    <w:rsid w:val="00444363"/>
    <w:rsid w:val="00447E02"/>
    <w:rsid w:val="00451C4D"/>
    <w:rsid w:val="00471A7F"/>
    <w:rsid w:val="00486542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21708"/>
    <w:rsid w:val="00542DDD"/>
    <w:rsid w:val="00552B90"/>
    <w:rsid w:val="00557067"/>
    <w:rsid w:val="00566B4F"/>
    <w:rsid w:val="00574E05"/>
    <w:rsid w:val="00596689"/>
    <w:rsid w:val="005B4BA0"/>
    <w:rsid w:val="005B7A6F"/>
    <w:rsid w:val="005D5335"/>
    <w:rsid w:val="00601242"/>
    <w:rsid w:val="0060127B"/>
    <w:rsid w:val="00624CF0"/>
    <w:rsid w:val="00642DCE"/>
    <w:rsid w:val="00660CC9"/>
    <w:rsid w:val="00663718"/>
    <w:rsid w:val="0068649D"/>
    <w:rsid w:val="00693C6A"/>
    <w:rsid w:val="006F441C"/>
    <w:rsid w:val="00712A9C"/>
    <w:rsid w:val="0073254F"/>
    <w:rsid w:val="00740893"/>
    <w:rsid w:val="007412BC"/>
    <w:rsid w:val="007B6310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F3CA1"/>
    <w:rsid w:val="00904B09"/>
    <w:rsid w:val="00906A5F"/>
    <w:rsid w:val="00912664"/>
    <w:rsid w:val="00913BD2"/>
    <w:rsid w:val="009211E3"/>
    <w:rsid w:val="00935E2B"/>
    <w:rsid w:val="009510D8"/>
    <w:rsid w:val="00977656"/>
    <w:rsid w:val="00983207"/>
    <w:rsid w:val="00983B88"/>
    <w:rsid w:val="00985666"/>
    <w:rsid w:val="009E2A48"/>
    <w:rsid w:val="009F3A3E"/>
    <w:rsid w:val="00A445FD"/>
    <w:rsid w:val="00A60A3C"/>
    <w:rsid w:val="00A61BA5"/>
    <w:rsid w:val="00A72449"/>
    <w:rsid w:val="00A76F1E"/>
    <w:rsid w:val="00A8547B"/>
    <w:rsid w:val="00A97C75"/>
    <w:rsid w:val="00AA7C49"/>
    <w:rsid w:val="00AE58DE"/>
    <w:rsid w:val="00AF0956"/>
    <w:rsid w:val="00B003C6"/>
    <w:rsid w:val="00B0456C"/>
    <w:rsid w:val="00B17A8F"/>
    <w:rsid w:val="00B300E0"/>
    <w:rsid w:val="00B34E76"/>
    <w:rsid w:val="00B41263"/>
    <w:rsid w:val="00B56285"/>
    <w:rsid w:val="00B711CC"/>
    <w:rsid w:val="00B81E3E"/>
    <w:rsid w:val="00B81E7A"/>
    <w:rsid w:val="00B90BA5"/>
    <w:rsid w:val="00B9372B"/>
    <w:rsid w:val="00B9673D"/>
    <w:rsid w:val="00BC1E24"/>
    <w:rsid w:val="00BC2137"/>
    <w:rsid w:val="00BD24DD"/>
    <w:rsid w:val="00C040EF"/>
    <w:rsid w:val="00C07263"/>
    <w:rsid w:val="00C1573A"/>
    <w:rsid w:val="00C21B33"/>
    <w:rsid w:val="00C36438"/>
    <w:rsid w:val="00C41E5E"/>
    <w:rsid w:val="00C65FF5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65DF5"/>
    <w:rsid w:val="00D70FDB"/>
    <w:rsid w:val="00DA5358"/>
    <w:rsid w:val="00DB041E"/>
    <w:rsid w:val="00DB5F19"/>
    <w:rsid w:val="00DB60D7"/>
    <w:rsid w:val="00DC4FAD"/>
    <w:rsid w:val="00DD1DA0"/>
    <w:rsid w:val="00DD3660"/>
    <w:rsid w:val="00DE6DAC"/>
    <w:rsid w:val="00E000F7"/>
    <w:rsid w:val="00E0510C"/>
    <w:rsid w:val="00E0721B"/>
    <w:rsid w:val="00E13C77"/>
    <w:rsid w:val="00E208A6"/>
    <w:rsid w:val="00E2602C"/>
    <w:rsid w:val="00E34C4E"/>
    <w:rsid w:val="00E42E9E"/>
    <w:rsid w:val="00E6535D"/>
    <w:rsid w:val="00E76F4C"/>
    <w:rsid w:val="00EB7337"/>
    <w:rsid w:val="00F053A9"/>
    <w:rsid w:val="00F140FC"/>
    <w:rsid w:val="00F44E48"/>
    <w:rsid w:val="00F83281"/>
    <w:rsid w:val="00F95D12"/>
    <w:rsid w:val="00FB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9372B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4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236</Words>
  <Characters>1348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6</cp:revision>
  <dcterms:created xsi:type="dcterms:W3CDTF">2012-08-02T11:18:00Z</dcterms:created>
  <dcterms:modified xsi:type="dcterms:W3CDTF">2012-09-03T10:52:00Z</dcterms:modified>
</cp:coreProperties>
</file>